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2CC" w:rsidRDefault="007842CC"/>
    <w:p w:rsidR="00373777" w:rsidRPr="005304E5" w:rsidRDefault="007842CC" w:rsidP="005304E5">
      <w:r>
        <w:rPr>
          <w:rFonts w:ascii="Comic Sans MS" w:hAnsi="Comic Sans MS"/>
          <w:noProof/>
          <w:sz w:val="144"/>
          <w:szCs w:val="14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95DD98" wp14:editId="6662E3C3">
                <wp:simplePos x="0" y="0"/>
                <wp:positionH relativeFrom="margin">
                  <wp:posOffset>0</wp:posOffset>
                </wp:positionH>
                <wp:positionV relativeFrom="paragraph">
                  <wp:posOffset>19050</wp:posOffset>
                </wp:positionV>
                <wp:extent cx="6572250" cy="8896350"/>
                <wp:effectExtent l="19050" t="19050" r="19050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0" cy="889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42CC" w:rsidRPr="001029F9" w:rsidRDefault="007842CC" w:rsidP="007842CC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1029F9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My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chosen design…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95DD9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1.5pt;width:517.5pt;height:700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" strokecolor="yellow" strokeweight="3pt">
                <v:textbox>
                  <w:txbxContent>
                    <w:p w:rsidR="007842CC" w:rsidRPr="001029F9" w:rsidRDefault="007842CC" w:rsidP="007842CC">
                      <w:pPr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1029F9">
                        <w:rPr>
                          <w:rFonts w:ascii="Comic Sans MS" w:hAnsi="Comic Sans MS"/>
                          <w:sz w:val="32"/>
                          <w:szCs w:val="32"/>
                        </w:rPr>
                        <w:t>My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chosen design…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bookmarkEnd w:id="0"/>
    </w:p>
    <w:sectPr w:rsidR="00373777" w:rsidRPr="005304E5" w:rsidSect="00301FEA">
      <w:pgSz w:w="11906" w:h="16838"/>
      <w:pgMar w:top="720" w:right="720" w:bottom="720" w:left="720" w:header="708" w:footer="708" w:gutter="0"/>
      <w:pgBorders w:offsetFrom="page">
        <w:top w:val="single" w:sz="18" w:space="24" w:color="00B050"/>
        <w:left w:val="single" w:sz="18" w:space="24" w:color="00B050"/>
        <w:bottom w:val="single" w:sz="18" w:space="24" w:color="00B050"/>
        <w:right w:val="single" w:sz="18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4CC" w:rsidRDefault="004124CC" w:rsidP="005304E5">
      <w:pPr>
        <w:spacing w:after="0" w:line="240" w:lineRule="auto"/>
      </w:pPr>
      <w:r>
        <w:separator/>
      </w:r>
    </w:p>
  </w:endnote>
  <w:endnote w:type="continuationSeparator" w:id="0">
    <w:p w:rsidR="004124CC" w:rsidRDefault="004124CC" w:rsidP="0053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4CC" w:rsidRDefault="004124CC" w:rsidP="005304E5">
      <w:pPr>
        <w:spacing w:after="0" w:line="240" w:lineRule="auto"/>
      </w:pPr>
      <w:r>
        <w:separator/>
      </w:r>
    </w:p>
  </w:footnote>
  <w:footnote w:type="continuationSeparator" w:id="0">
    <w:p w:rsidR="004124CC" w:rsidRDefault="004124CC" w:rsidP="005304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FEA"/>
    <w:rsid w:val="00301FEA"/>
    <w:rsid w:val="00373777"/>
    <w:rsid w:val="00391008"/>
    <w:rsid w:val="004124CC"/>
    <w:rsid w:val="005304E5"/>
    <w:rsid w:val="0078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29C43"/>
  <w15:chartTrackingRefBased/>
  <w15:docId w15:val="{3D1254EC-E364-46B7-9264-E4D18785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4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4E5"/>
  </w:style>
  <w:style w:type="paragraph" w:styleId="Footer">
    <w:name w:val="footer"/>
    <w:basedOn w:val="Normal"/>
    <w:link w:val="FooterChar"/>
    <w:uiPriority w:val="99"/>
    <w:unhideWhenUsed/>
    <w:rsid w:val="005304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D6A8A59F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white</dc:creator>
  <cp:keywords/>
  <dc:description/>
  <cp:lastModifiedBy>Laura Chesterfield</cp:lastModifiedBy>
  <cp:revision>2</cp:revision>
  <dcterms:created xsi:type="dcterms:W3CDTF">2021-02-21T20:56:00Z</dcterms:created>
  <dcterms:modified xsi:type="dcterms:W3CDTF">2021-02-21T20:56:00Z</dcterms:modified>
</cp:coreProperties>
</file>